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3E3" w:rsidRDefault="003F13E3" w:rsidP="003F1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CLOGH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F13E3" w:rsidRDefault="003F13E3" w:rsidP="003F1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3E3" w:rsidRDefault="003F13E3" w:rsidP="003F1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3E3" w:rsidRDefault="003F13E3" w:rsidP="003F1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Walsall,</w:t>
      </w:r>
    </w:p>
    <w:p w:rsidR="003F13E3" w:rsidRDefault="003F13E3" w:rsidP="003F1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Staffordshire, into the lands of the late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Wastnesse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F13E3" w:rsidRDefault="003F13E3" w:rsidP="003F1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21-182)</w:t>
      </w:r>
    </w:p>
    <w:p w:rsidR="003F13E3" w:rsidRDefault="003F13E3" w:rsidP="003F1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3E3" w:rsidRDefault="003F13E3" w:rsidP="003F1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3E3" w:rsidRPr="0066595F" w:rsidRDefault="003F13E3" w:rsidP="003F1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3F13E3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3F13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3E3" w:rsidRDefault="003F13E3" w:rsidP="00564E3C">
      <w:pPr>
        <w:spacing w:after="0" w:line="240" w:lineRule="auto"/>
      </w:pPr>
      <w:r>
        <w:separator/>
      </w:r>
    </w:p>
  </w:endnote>
  <w:endnote w:type="continuationSeparator" w:id="0">
    <w:p w:rsidR="003F13E3" w:rsidRDefault="003F13E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F13E3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3E3" w:rsidRDefault="003F13E3" w:rsidP="00564E3C">
      <w:pPr>
        <w:spacing w:after="0" w:line="240" w:lineRule="auto"/>
      </w:pPr>
      <w:r>
        <w:separator/>
      </w:r>
    </w:p>
  </w:footnote>
  <w:footnote w:type="continuationSeparator" w:id="0">
    <w:p w:rsidR="003F13E3" w:rsidRDefault="003F13E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3E3"/>
    <w:rsid w:val="00372DC6"/>
    <w:rsid w:val="003F13E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EC063"/>
  <w15:chartTrackingRefBased/>
  <w15:docId w15:val="{6ED92B5E-F29C-479E-974D-E248E495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2016-01-07T21:39:00Z</dcterms:created>
  <dcterms:modified xsi:type="dcterms:W3CDTF">2016-01-07T21:39:00Z</dcterms:modified>
</cp:coreProperties>
</file>